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F7" w:rsidRPr="00965F1A" w:rsidRDefault="007E2AF7" w:rsidP="000B2187">
      <w:pPr>
        <w:rPr>
          <w:rFonts w:ascii="Times New Roman" w:hAnsi="Times New Roman"/>
          <w:b/>
          <w:sz w:val="24"/>
          <w:szCs w:val="24"/>
        </w:rPr>
      </w:pPr>
      <w:r w:rsidRPr="00965F1A"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673.5pt">
            <v:imagedata r:id="rId5" o:title=""/>
          </v:shape>
        </w:pict>
      </w:r>
    </w:p>
    <w:p w:rsidR="007E2AF7" w:rsidRDefault="007E2AF7" w:rsidP="000B2187">
      <w:pPr>
        <w:rPr>
          <w:rFonts w:ascii="Times New Roman" w:hAnsi="Times New Roman"/>
          <w:b/>
          <w:sz w:val="24"/>
          <w:szCs w:val="24"/>
        </w:rPr>
      </w:pPr>
    </w:p>
    <w:p w:rsidR="007E2AF7" w:rsidRDefault="007E2AF7" w:rsidP="000B2187">
      <w:pPr>
        <w:rPr>
          <w:rFonts w:ascii="Times New Roman" w:hAnsi="Times New Roman"/>
          <w:b/>
          <w:sz w:val="24"/>
          <w:szCs w:val="24"/>
        </w:rPr>
      </w:pPr>
    </w:p>
    <w:p w:rsidR="007E2AF7" w:rsidRDefault="007E2AF7" w:rsidP="004432CA">
      <w:pPr>
        <w:jc w:val="center"/>
        <w:rPr>
          <w:rFonts w:ascii="Times New Roman" w:hAnsi="Times New Roman"/>
          <w:b/>
          <w:sz w:val="24"/>
          <w:szCs w:val="24"/>
        </w:rPr>
      </w:pPr>
      <w:r w:rsidRPr="00F16384">
        <w:rPr>
          <w:rFonts w:ascii="Times New Roman" w:hAnsi="Times New Roman"/>
          <w:b/>
          <w:sz w:val="24"/>
          <w:szCs w:val="24"/>
        </w:rPr>
        <w:t>СОДЕРЖАНИЕ ОСН</w:t>
      </w:r>
      <w:r>
        <w:rPr>
          <w:rFonts w:ascii="Times New Roman" w:hAnsi="Times New Roman"/>
          <w:b/>
          <w:sz w:val="24"/>
          <w:szCs w:val="24"/>
        </w:rPr>
        <w:t xml:space="preserve">ОВНОЙ </w:t>
      </w:r>
      <w:r w:rsidRPr="00F16384">
        <w:rPr>
          <w:rFonts w:ascii="Times New Roman" w:hAnsi="Times New Roman"/>
          <w:b/>
          <w:sz w:val="24"/>
          <w:szCs w:val="24"/>
        </w:rPr>
        <w:t xml:space="preserve">ОБРАЗОВАТЕЛЬНОЙ ПРОГРАММЫ </w:t>
      </w:r>
    </w:p>
    <w:p w:rsidR="007E2AF7" w:rsidRDefault="007E2AF7" w:rsidP="004432C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ОСНОВНОГО ОБЩЕГО </w:t>
      </w:r>
      <w:r w:rsidRPr="00F16384">
        <w:rPr>
          <w:rFonts w:ascii="Times New Roman" w:hAnsi="Times New Roman"/>
          <w:b/>
          <w:sz w:val="24"/>
          <w:szCs w:val="24"/>
        </w:rPr>
        <w:t>ОБРАЗОВАНИЯ</w:t>
      </w:r>
    </w:p>
    <w:p w:rsidR="007E2AF7" w:rsidRPr="00F16384" w:rsidRDefault="007E2AF7" w:rsidP="004432CA">
      <w:pPr>
        <w:jc w:val="center"/>
        <w:rPr>
          <w:rFonts w:ascii="Times New Roman" w:hAnsi="Times New Roman"/>
          <w:b/>
          <w:sz w:val="24"/>
          <w:szCs w:val="24"/>
        </w:rPr>
      </w:pPr>
    </w:p>
    <w:p w:rsidR="007E2AF7" w:rsidRDefault="007E2AF7" w:rsidP="004432CA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раздел</w:t>
      </w:r>
    </w:p>
    <w:p w:rsidR="007E2AF7" w:rsidRDefault="007E2AF7" w:rsidP="004432CA">
      <w:pPr>
        <w:pStyle w:val="ListParagraph"/>
        <w:numPr>
          <w:ilvl w:val="0"/>
          <w:numId w:val="2"/>
        </w:numPr>
        <w:ind w:left="1134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Пояснительная записка</w:t>
      </w:r>
    </w:p>
    <w:p w:rsidR="007E2AF7" w:rsidRPr="00AD145E" w:rsidRDefault="007E2AF7" w:rsidP="004432CA">
      <w:pPr>
        <w:pStyle w:val="ListParagraph"/>
        <w:numPr>
          <w:ilvl w:val="0"/>
          <w:numId w:val="6"/>
        </w:numPr>
        <w:ind w:left="1134" w:hanging="425"/>
        <w:rPr>
          <w:rFonts w:ascii="Times New Roman" w:hAnsi="Times New Roman"/>
          <w:sz w:val="24"/>
          <w:szCs w:val="24"/>
        </w:rPr>
      </w:pPr>
      <w:r w:rsidRPr="00AD145E">
        <w:rPr>
          <w:rFonts w:ascii="Times New Roman" w:hAnsi="Times New Roman"/>
          <w:sz w:val="24"/>
          <w:szCs w:val="24"/>
        </w:rPr>
        <w:t>цел</w:t>
      </w:r>
      <w:r>
        <w:rPr>
          <w:rFonts w:ascii="Times New Roman" w:hAnsi="Times New Roman"/>
          <w:sz w:val="24"/>
          <w:szCs w:val="24"/>
        </w:rPr>
        <w:t>и и задачи реализации Программы</w:t>
      </w:r>
    </w:p>
    <w:p w:rsidR="007E2AF7" w:rsidRPr="00AD145E" w:rsidRDefault="007E2AF7" w:rsidP="004432CA">
      <w:pPr>
        <w:pStyle w:val="ListParagraph"/>
        <w:numPr>
          <w:ilvl w:val="0"/>
          <w:numId w:val="6"/>
        </w:numPr>
        <w:ind w:left="1134" w:hanging="425"/>
        <w:rPr>
          <w:rFonts w:ascii="Times New Roman" w:hAnsi="Times New Roman"/>
          <w:sz w:val="24"/>
          <w:szCs w:val="24"/>
        </w:rPr>
      </w:pPr>
      <w:r w:rsidRPr="00AD145E">
        <w:rPr>
          <w:rFonts w:ascii="Times New Roman" w:hAnsi="Times New Roman"/>
          <w:sz w:val="24"/>
          <w:szCs w:val="24"/>
        </w:rPr>
        <w:t xml:space="preserve">принципы и подходы к </w:t>
      </w:r>
      <w:r>
        <w:rPr>
          <w:rFonts w:ascii="Times New Roman" w:hAnsi="Times New Roman"/>
          <w:sz w:val="24"/>
          <w:szCs w:val="24"/>
        </w:rPr>
        <w:t>формированию Программы</w:t>
      </w:r>
    </w:p>
    <w:p w:rsidR="007E2AF7" w:rsidRDefault="007E2AF7" w:rsidP="004432CA">
      <w:pPr>
        <w:pStyle w:val="ListParagraph"/>
        <w:numPr>
          <w:ilvl w:val="0"/>
          <w:numId w:val="2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Планируемые результаты освоения обучающимися основной образовательной программы основного общего образования</w:t>
      </w:r>
    </w:p>
    <w:p w:rsidR="007E2AF7" w:rsidRDefault="007E2AF7" w:rsidP="004432CA">
      <w:pPr>
        <w:pStyle w:val="ListParagraph"/>
        <w:numPr>
          <w:ilvl w:val="0"/>
          <w:numId w:val="2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4432CA">
        <w:rPr>
          <w:rFonts w:ascii="Times New Roman" w:hAnsi="Times New Roman"/>
          <w:sz w:val="24"/>
          <w:szCs w:val="24"/>
        </w:rPr>
        <w:t>Система</w:t>
      </w:r>
      <w:r w:rsidRPr="004432CA">
        <w:rPr>
          <w:sz w:val="24"/>
          <w:szCs w:val="24"/>
        </w:rPr>
        <w:t xml:space="preserve"> </w:t>
      </w:r>
      <w:r w:rsidRPr="004432CA">
        <w:rPr>
          <w:rFonts w:ascii="Times New Roman" w:hAnsi="Times New Roman"/>
          <w:sz w:val="24"/>
          <w:szCs w:val="24"/>
        </w:rPr>
        <w:t>оценки достижения планируемых результатов</w:t>
      </w:r>
    </w:p>
    <w:p w:rsidR="007E2AF7" w:rsidRPr="004432CA" w:rsidRDefault="007E2AF7" w:rsidP="0066662E">
      <w:pPr>
        <w:pStyle w:val="ListParagraph"/>
        <w:ind w:left="1134"/>
        <w:jc w:val="both"/>
        <w:rPr>
          <w:rFonts w:ascii="Times New Roman" w:hAnsi="Times New Roman"/>
          <w:sz w:val="24"/>
          <w:szCs w:val="24"/>
        </w:rPr>
      </w:pPr>
    </w:p>
    <w:p w:rsidR="007E2AF7" w:rsidRDefault="007E2AF7" w:rsidP="004432CA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Содержательный раздел</w:t>
      </w:r>
    </w:p>
    <w:p w:rsidR="007E2AF7" w:rsidRPr="0066662E" w:rsidRDefault="007E2AF7" w:rsidP="004432CA">
      <w:pPr>
        <w:pStyle w:val="ListParagraph"/>
        <w:numPr>
          <w:ilvl w:val="0"/>
          <w:numId w:val="3"/>
        </w:numPr>
        <w:ind w:left="1134" w:hanging="425"/>
        <w:jc w:val="both"/>
      </w:pPr>
      <w:r w:rsidRPr="0066662E">
        <w:rPr>
          <w:rFonts w:ascii="Times New Roman" w:hAnsi="Times New Roman"/>
          <w:sz w:val="24"/>
          <w:szCs w:val="24"/>
        </w:rPr>
        <w:t xml:space="preserve">Программа развития универсальных учебных действий </w:t>
      </w:r>
      <w:r w:rsidRPr="0066662E">
        <w:rPr>
          <w:sz w:val="24"/>
          <w:szCs w:val="24"/>
        </w:rPr>
        <w:t xml:space="preserve"> </w:t>
      </w:r>
    </w:p>
    <w:p w:rsidR="007E2AF7" w:rsidRDefault="007E2AF7" w:rsidP="004432CA">
      <w:pPr>
        <w:pStyle w:val="ListParagraph"/>
        <w:numPr>
          <w:ilvl w:val="0"/>
          <w:numId w:val="3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66662E">
        <w:rPr>
          <w:rFonts w:ascii="Times New Roman" w:hAnsi="Times New Roman"/>
          <w:sz w:val="24"/>
          <w:szCs w:val="24"/>
        </w:rPr>
        <w:t>Программы отдельных учебных предметов, курсов</w:t>
      </w:r>
      <w:r>
        <w:rPr>
          <w:rFonts w:ascii="Times New Roman" w:hAnsi="Times New Roman"/>
          <w:sz w:val="24"/>
          <w:szCs w:val="24"/>
        </w:rPr>
        <w:t>:</w:t>
      </w:r>
    </w:p>
    <w:p w:rsidR="007E2AF7" w:rsidRDefault="007E2AF7" w:rsidP="0066662E">
      <w:pPr>
        <w:pStyle w:val="ListParagraph"/>
        <w:numPr>
          <w:ilvl w:val="0"/>
          <w:numId w:val="8"/>
        </w:numPr>
        <w:ind w:left="170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Русский язык</w:t>
      </w:r>
    </w:p>
    <w:p w:rsidR="007E2AF7" w:rsidRDefault="007E2AF7" w:rsidP="0066662E">
      <w:pPr>
        <w:pStyle w:val="ListParagraph"/>
        <w:numPr>
          <w:ilvl w:val="0"/>
          <w:numId w:val="8"/>
        </w:numPr>
        <w:ind w:left="170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</w:t>
      </w:r>
    </w:p>
    <w:p w:rsidR="007E2AF7" w:rsidRDefault="007E2AF7" w:rsidP="0066662E">
      <w:pPr>
        <w:pStyle w:val="ListParagraph"/>
        <w:numPr>
          <w:ilvl w:val="0"/>
          <w:numId w:val="8"/>
        </w:numPr>
        <w:ind w:left="170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Английский язык</w:t>
      </w:r>
    </w:p>
    <w:p w:rsidR="007E2AF7" w:rsidRDefault="007E2AF7" w:rsidP="0066662E">
      <w:pPr>
        <w:pStyle w:val="ListParagraph"/>
        <w:numPr>
          <w:ilvl w:val="0"/>
          <w:numId w:val="8"/>
        </w:numPr>
        <w:ind w:left="170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Математика</w:t>
      </w:r>
    </w:p>
    <w:p w:rsidR="007E2AF7" w:rsidRDefault="007E2AF7" w:rsidP="0066662E">
      <w:pPr>
        <w:pStyle w:val="ListParagraph"/>
        <w:numPr>
          <w:ilvl w:val="0"/>
          <w:numId w:val="8"/>
        </w:numPr>
        <w:ind w:left="170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Информатика</w:t>
      </w:r>
    </w:p>
    <w:p w:rsidR="007E2AF7" w:rsidRDefault="007E2AF7" w:rsidP="0066662E">
      <w:pPr>
        <w:pStyle w:val="ListParagraph"/>
        <w:numPr>
          <w:ilvl w:val="0"/>
          <w:numId w:val="8"/>
        </w:numPr>
        <w:ind w:left="170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</w:t>
      </w:r>
    </w:p>
    <w:p w:rsidR="007E2AF7" w:rsidRDefault="007E2AF7" w:rsidP="0066662E">
      <w:pPr>
        <w:pStyle w:val="ListParagraph"/>
        <w:numPr>
          <w:ilvl w:val="0"/>
          <w:numId w:val="8"/>
        </w:numPr>
        <w:ind w:left="170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Обществознание</w:t>
      </w:r>
    </w:p>
    <w:p w:rsidR="007E2AF7" w:rsidRDefault="007E2AF7" w:rsidP="0066662E">
      <w:pPr>
        <w:pStyle w:val="ListParagraph"/>
        <w:numPr>
          <w:ilvl w:val="0"/>
          <w:numId w:val="8"/>
        </w:numPr>
        <w:ind w:left="170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География</w:t>
      </w:r>
    </w:p>
    <w:p w:rsidR="007E2AF7" w:rsidRDefault="007E2AF7" w:rsidP="0066662E">
      <w:pPr>
        <w:pStyle w:val="ListParagraph"/>
        <w:numPr>
          <w:ilvl w:val="0"/>
          <w:numId w:val="8"/>
        </w:numPr>
        <w:ind w:left="170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Физика</w:t>
      </w:r>
    </w:p>
    <w:p w:rsidR="007E2AF7" w:rsidRDefault="007E2AF7" w:rsidP="0066662E">
      <w:pPr>
        <w:pStyle w:val="ListParagraph"/>
        <w:numPr>
          <w:ilvl w:val="0"/>
          <w:numId w:val="8"/>
        </w:numPr>
        <w:ind w:left="170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Химия</w:t>
      </w:r>
    </w:p>
    <w:p w:rsidR="007E2AF7" w:rsidRDefault="007E2AF7" w:rsidP="0066662E">
      <w:pPr>
        <w:pStyle w:val="ListParagraph"/>
        <w:numPr>
          <w:ilvl w:val="0"/>
          <w:numId w:val="8"/>
        </w:numPr>
        <w:ind w:left="170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Биология</w:t>
      </w:r>
    </w:p>
    <w:p w:rsidR="007E2AF7" w:rsidRDefault="007E2AF7" w:rsidP="0066662E">
      <w:pPr>
        <w:pStyle w:val="ListParagraph"/>
        <w:numPr>
          <w:ilvl w:val="0"/>
          <w:numId w:val="8"/>
        </w:numPr>
        <w:ind w:left="170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</w:t>
      </w:r>
    </w:p>
    <w:p w:rsidR="007E2AF7" w:rsidRDefault="007E2AF7" w:rsidP="0066662E">
      <w:pPr>
        <w:pStyle w:val="ListParagraph"/>
        <w:numPr>
          <w:ilvl w:val="0"/>
          <w:numId w:val="8"/>
        </w:numPr>
        <w:ind w:left="170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Изобразительное искусство</w:t>
      </w:r>
    </w:p>
    <w:p w:rsidR="007E2AF7" w:rsidRDefault="007E2AF7" w:rsidP="0066662E">
      <w:pPr>
        <w:pStyle w:val="ListParagraph"/>
        <w:numPr>
          <w:ilvl w:val="0"/>
          <w:numId w:val="8"/>
        </w:numPr>
        <w:ind w:left="170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Технология</w:t>
      </w:r>
    </w:p>
    <w:p w:rsidR="007E2AF7" w:rsidRDefault="007E2AF7" w:rsidP="0066662E">
      <w:pPr>
        <w:pStyle w:val="ListParagraph"/>
        <w:numPr>
          <w:ilvl w:val="0"/>
          <w:numId w:val="8"/>
        </w:numPr>
        <w:ind w:left="170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безопасности жизнедеятельности</w:t>
      </w:r>
    </w:p>
    <w:p w:rsidR="007E2AF7" w:rsidRDefault="007E2AF7" w:rsidP="0066662E">
      <w:pPr>
        <w:pStyle w:val="ListParagraph"/>
        <w:numPr>
          <w:ilvl w:val="0"/>
          <w:numId w:val="8"/>
        </w:numPr>
        <w:ind w:left="170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Физическая культура</w:t>
      </w:r>
    </w:p>
    <w:p w:rsidR="007E2AF7" w:rsidRPr="0066662E" w:rsidRDefault="007E2AF7" w:rsidP="0066662E">
      <w:pPr>
        <w:pStyle w:val="ListParagraph"/>
        <w:numPr>
          <w:ilvl w:val="0"/>
          <w:numId w:val="8"/>
        </w:numPr>
        <w:ind w:left="170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Моя Карелия</w:t>
      </w:r>
    </w:p>
    <w:p w:rsidR="007E2AF7" w:rsidRPr="00387483" w:rsidRDefault="007E2AF7" w:rsidP="004432CA">
      <w:pPr>
        <w:pStyle w:val="ListParagraph"/>
        <w:numPr>
          <w:ilvl w:val="0"/>
          <w:numId w:val="3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387483">
        <w:rPr>
          <w:rStyle w:val="dash0410005f0431005f0437005f0430005f0446005f0020005f0441005f043f005f0438005f0441005f043a005f0430005f005fchar1char1"/>
          <w:color w:val="000000"/>
        </w:rPr>
        <w:t>Программа воспитания и социализации</w:t>
      </w:r>
    </w:p>
    <w:p w:rsidR="007E2AF7" w:rsidRDefault="007E2AF7" w:rsidP="004432CA">
      <w:pPr>
        <w:pStyle w:val="ListParagraph"/>
        <w:numPr>
          <w:ilvl w:val="0"/>
          <w:numId w:val="3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коррекционной работы</w:t>
      </w:r>
    </w:p>
    <w:p w:rsidR="007E2AF7" w:rsidRDefault="007E2AF7" w:rsidP="004432CA">
      <w:pPr>
        <w:pStyle w:val="ListParagraph"/>
        <w:numPr>
          <w:ilvl w:val="0"/>
          <w:numId w:val="3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внеурочной деятельности</w:t>
      </w:r>
    </w:p>
    <w:p w:rsidR="007E2AF7" w:rsidRDefault="007E2AF7" w:rsidP="004432CA">
      <w:pPr>
        <w:pStyle w:val="ListParagraph"/>
        <w:ind w:left="1134"/>
        <w:jc w:val="both"/>
        <w:rPr>
          <w:rFonts w:ascii="Times New Roman" w:hAnsi="Times New Roman"/>
          <w:sz w:val="24"/>
          <w:szCs w:val="24"/>
        </w:rPr>
      </w:pPr>
    </w:p>
    <w:p w:rsidR="007E2AF7" w:rsidRDefault="007E2AF7" w:rsidP="004432CA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Организационный раздел</w:t>
      </w:r>
    </w:p>
    <w:p w:rsidR="007E2AF7" w:rsidRPr="00D61189" w:rsidRDefault="007E2AF7" w:rsidP="00387483">
      <w:pPr>
        <w:pStyle w:val="ListParagraph"/>
        <w:numPr>
          <w:ilvl w:val="0"/>
          <w:numId w:val="4"/>
        </w:numPr>
        <w:ind w:left="1134" w:hanging="425"/>
        <w:rPr>
          <w:rFonts w:ascii="Times New Roman" w:hAnsi="Times New Roman"/>
          <w:sz w:val="24"/>
          <w:szCs w:val="24"/>
        </w:rPr>
      </w:pPr>
      <w:r w:rsidRPr="00D61189">
        <w:rPr>
          <w:rFonts w:ascii="Times New Roman" w:hAnsi="Times New Roman"/>
          <w:sz w:val="24"/>
          <w:szCs w:val="24"/>
        </w:rPr>
        <w:t xml:space="preserve">Учебный план </w:t>
      </w:r>
      <w:r>
        <w:rPr>
          <w:rFonts w:ascii="Times New Roman" w:hAnsi="Times New Roman"/>
          <w:sz w:val="24"/>
          <w:szCs w:val="24"/>
        </w:rPr>
        <w:t>основного общего</w:t>
      </w:r>
      <w:r w:rsidRPr="00D61189">
        <w:rPr>
          <w:rFonts w:ascii="Times New Roman" w:hAnsi="Times New Roman"/>
          <w:sz w:val="24"/>
          <w:szCs w:val="24"/>
        </w:rPr>
        <w:t xml:space="preserve"> образования </w:t>
      </w:r>
    </w:p>
    <w:p w:rsidR="007E2AF7" w:rsidRPr="00D61189" w:rsidRDefault="007E2AF7" w:rsidP="00387483">
      <w:pPr>
        <w:pStyle w:val="ListParagraph"/>
        <w:numPr>
          <w:ilvl w:val="0"/>
          <w:numId w:val="4"/>
        </w:numPr>
        <w:ind w:left="1134" w:hanging="425"/>
        <w:rPr>
          <w:rFonts w:ascii="Times New Roman" w:hAnsi="Times New Roman"/>
          <w:sz w:val="24"/>
          <w:szCs w:val="24"/>
        </w:rPr>
      </w:pPr>
      <w:r w:rsidRPr="00D61189">
        <w:rPr>
          <w:rFonts w:ascii="Times New Roman" w:hAnsi="Times New Roman"/>
          <w:sz w:val="24"/>
          <w:szCs w:val="24"/>
        </w:rPr>
        <w:t>Годовой календарный график</w:t>
      </w:r>
    </w:p>
    <w:p w:rsidR="007E2AF7" w:rsidRDefault="007E2AF7" w:rsidP="004432CA">
      <w:pPr>
        <w:pStyle w:val="ListParagraph"/>
        <w:numPr>
          <w:ilvl w:val="0"/>
          <w:numId w:val="4"/>
        </w:numPr>
        <w:ind w:left="1134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условий реализации Программы</w:t>
      </w:r>
    </w:p>
    <w:p w:rsidR="007E2AF7" w:rsidRDefault="007E2AF7" w:rsidP="00387483">
      <w:pPr>
        <w:pStyle w:val="ListParagraph"/>
        <w:numPr>
          <w:ilvl w:val="0"/>
          <w:numId w:val="9"/>
        </w:numPr>
        <w:spacing w:after="0" w:line="240" w:lineRule="auto"/>
        <w:ind w:left="1701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кадровые, </w:t>
      </w:r>
      <w:r w:rsidRPr="00387483">
        <w:rPr>
          <w:rFonts w:ascii="Times New Roman" w:hAnsi="Times New Roman"/>
          <w:sz w:val="24"/>
          <w:szCs w:val="24"/>
        </w:rPr>
        <w:t>психолого-педагогически</w:t>
      </w:r>
      <w:r>
        <w:rPr>
          <w:rFonts w:ascii="Times New Roman" w:hAnsi="Times New Roman"/>
          <w:sz w:val="24"/>
          <w:szCs w:val="24"/>
        </w:rPr>
        <w:t>е</w:t>
      </w:r>
      <w:r w:rsidRPr="00387483">
        <w:rPr>
          <w:rFonts w:ascii="Times New Roman" w:hAnsi="Times New Roman"/>
          <w:sz w:val="24"/>
          <w:szCs w:val="24"/>
        </w:rPr>
        <w:t>, финансовы</w:t>
      </w:r>
      <w:r>
        <w:rPr>
          <w:rFonts w:ascii="Times New Roman" w:hAnsi="Times New Roman"/>
          <w:sz w:val="24"/>
          <w:szCs w:val="24"/>
        </w:rPr>
        <w:t>е</w:t>
      </w:r>
      <w:r w:rsidRPr="00387483">
        <w:rPr>
          <w:rFonts w:ascii="Times New Roman" w:hAnsi="Times New Roman"/>
          <w:sz w:val="24"/>
          <w:szCs w:val="24"/>
        </w:rPr>
        <w:t>, материально-технически</w:t>
      </w:r>
      <w:r>
        <w:rPr>
          <w:rFonts w:ascii="Times New Roman" w:hAnsi="Times New Roman"/>
          <w:sz w:val="24"/>
          <w:szCs w:val="24"/>
        </w:rPr>
        <w:t>е, информационно-методические условия</w:t>
      </w:r>
    </w:p>
    <w:p w:rsidR="007E2AF7" w:rsidRPr="00387483" w:rsidRDefault="007E2AF7" w:rsidP="00387483">
      <w:pPr>
        <w:pStyle w:val="ListParagraph"/>
        <w:numPr>
          <w:ilvl w:val="0"/>
          <w:numId w:val="9"/>
        </w:numPr>
        <w:spacing w:after="0" w:line="240" w:lineRule="auto"/>
        <w:ind w:left="1701" w:hanging="567"/>
        <w:jc w:val="both"/>
        <w:rPr>
          <w:rStyle w:val="dash041e005f0431005f044b005f0447005f043d005f044b005f0439005f005fchar1char1"/>
        </w:rPr>
      </w:pPr>
      <w:r w:rsidRPr="00387483">
        <w:rPr>
          <w:rStyle w:val="dash041e005f0431005f044b005f0447005f043d005f044b005f0439005f005fchar1char1"/>
        </w:rPr>
        <w:t>механизмы достижения целевых ориентиров в системе условий</w:t>
      </w:r>
    </w:p>
    <w:p w:rsidR="007E2AF7" w:rsidRPr="00387483" w:rsidRDefault="007E2AF7" w:rsidP="00387483">
      <w:pPr>
        <w:pStyle w:val="ListParagraph"/>
        <w:numPr>
          <w:ilvl w:val="0"/>
          <w:numId w:val="9"/>
        </w:numPr>
        <w:spacing w:after="0" w:line="240" w:lineRule="auto"/>
        <w:ind w:left="1701" w:hanging="567"/>
        <w:jc w:val="both"/>
        <w:rPr>
          <w:rStyle w:val="dash041e005f0431005f044b005f0447005f043d005f044b005f0439005f005fchar1char1"/>
        </w:rPr>
      </w:pPr>
      <w:r w:rsidRPr="00387483">
        <w:rPr>
          <w:rStyle w:val="dash041e005f0431005f044b005f0447005f043d005f044b005f0439005f005fchar1char1"/>
        </w:rPr>
        <w:t>сетевой график по формированию необходимой системы условий</w:t>
      </w:r>
    </w:p>
    <w:p w:rsidR="007E2AF7" w:rsidRPr="00387483" w:rsidRDefault="007E2AF7" w:rsidP="00387483">
      <w:pPr>
        <w:pStyle w:val="ListParagraph"/>
        <w:numPr>
          <w:ilvl w:val="0"/>
          <w:numId w:val="9"/>
        </w:numPr>
        <w:spacing w:after="0" w:line="240" w:lineRule="auto"/>
        <w:ind w:left="1701" w:hanging="567"/>
        <w:jc w:val="both"/>
        <w:rPr>
          <w:rFonts w:ascii="Times New Roman" w:hAnsi="Times New Roman"/>
          <w:sz w:val="24"/>
          <w:szCs w:val="24"/>
        </w:rPr>
      </w:pPr>
      <w:r w:rsidRPr="00387483">
        <w:rPr>
          <w:rStyle w:val="dash041e005f0431005f044b005f0447005f043d005f044b005f0439005f005fchar1char1"/>
        </w:rPr>
        <w:t>контроль состояния системы условий</w:t>
      </w:r>
    </w:p>
    <w:p w:rsidR="007E2AF7" w:rsidRPr="00420B7F" w:rsidRDefault="007E2AF7" w:rsidP="00387483">
      <w:pPr>
        <w:rPr>
          <w:rFonts w:ascii="Times New Roman" w:hAnsi="Times New Roman"/>
          <w:b/>
          <w:sz w:val="24"/>
          <w:szCs w:val="24"/>
        </w:rPr>
      </w:pPr>
    </w:p>
    <w:sectPr w:rsidR="007E2AF7" w:rsidRPr="00420B7F" w:rsidSect="004432CA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80CEC"/>
    <w:multiLevelType w:val="hybridMultilevel"/>
    <w:tmpl w:val="FD8697D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A826FA1"/>
    <w:multiLevelType w:val="hybridMultilevel"/>
    <w:tmpl w:val="73C0FBA0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C56F4A"/>
    <w:multiLevelType w:val="hybridMultilevel"/>
    <w:tmpl w:val="74740E6A"/>
    <w:lvl w:ilvl="0" w:tplc="94A6232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466F43FD"/>
    <w:multiLevelType w:val="hybridMultilevel"/>
    <w:tmpl w:val="C5B677F6"/>
    <w:lvl w:ilvl="0" w:tplc="ACD4C13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500819F6"/>
    <w:multiLevelType w:val="hybridMultilevel"/>
    <w:tmpl w:val="59C6583E"/>
    <w:lvl w:ilvl="0" w:tplc="94A623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670863D5"/>
    <w:multiLevelType w:val="hybridMultilevel"/>
    <w:tmpl w:val="80AEF9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63D6606A">
      <w:start w:val="1"/>
      <w:numFmt w:val="decimal"/>
      <w:lvlText w:val="%2)"/>
      <w:lvlJc w:val="left"/>
      <w:pPr>
        <w:ind w:left="1605" w:hanging="52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85C5673"/>
    <w:multiLevelType w:val="hybridMultilevel"/>
    <w:tmpl w:val="9162F158"/>
    <w:lvl w:ilvl="0" w:tplc="94A6232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9646B59"/>
    <w:multiLevelType w:val="hybridMultilevel"/>
    <w:tmpl w:val="27649DFE"/>
    <w:lvl w:ilvl="0" w:tplc="94A6232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6F4F7C42"/>
    <w:multiLevelType w:val="hybridMultilevel"/>
    <w:tmpl w:val="734240D8"/>
    <w:lvl w:ilvl="0" w:tplc="94A6232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8"/>
  </w:num>
  <w:num w:numId="6">
    <w:abstractNumId w:val="4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87"/>
    <w:rsid w:val="000B2187"/>
    <w:rsid w:val="000B3643"/>
    <w:rsid w:val="000F57BE"/>
    <w:rsid w:val="001B4546"/>
    <w:rsid w:val="001E5F02"/>
    <w:rsid w:val="002B2A38"/>
    <w:rsid w:val="00387483"/>
    <w:rsid w:val="003B703F"/>
    <w:rsid w:val="00420B7F"/>
    <w:rsid w:val="004432CA"/>
    <w:rsid w:val="00443D22"/>
    <w:rsid w:val="004850C6"/>
    <w:rsid w:val="0050278A"/>
    <w:rsid w:val="005B1392"/>
    <w:rsid w:val="0066662E"/>
    <w:rsid w:val="006E4569"/>
    <w:rsid w:val="007E2AF7"/>
    <w:rsid w:val="008B2B9A"/>
    <w:rsid w:val="008D6238"/>
    <w:rsid w:val="00921C0F"/>
    <w:rsid w:val="00965F1A"/>
    <w:rsid w:val="00A87700"/>
    <w:rsid w:val="00AD145E"/>
    <w:rsid w:val="00B702F0"/>
    <w:rsid w:val="00BB5048"/>
    <w:rsid w:val="00C048BE"/>
    <w:rsid w:val="00C1742B"/>
    <w:rsid w:val="00C5295D"/>
    <w:rsid w:val="00D6016A"/>
    <w:rsid w:val="00D61189"/>
    <w:rsid w:val="00DB3F55"/>
    <w:rsid w:val="00DD0ED3"/>
    <w:rsid w:val="00DD262F"/>
    <w:rsid w:val="00DF6274"/>
    <w:rsid w:val="00EB2D20"/>
    <w:rsid w:val="00F16384"/>
    <w:rsid w:val="00F36221"/>
    <w:rsid w:val="00F57AB1"/>
    <w:rsid w:val="00F90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D20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6016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6016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6016A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6016A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BodyText">
    <w:name w:val="Body Text"/>
    <w:basedOn w:val="Normal"/>
    <w:link w:val="BodyTextChar"/>
    <w:uiPriority w:val="99"/>
    <w:rsid w:val="00D6016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6016A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D6016A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6016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4432CA"/>
    <w:pPr>
      <w:ind w:left="720"/>
      <w:contextualSpacing/>
    </w:pPr>
    <w:rPr>
      <w:rFonts w:eastAsia="Times New Roman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DefaultParagraphFont"/>
    <w:uiPriority w:val="99"/>
    <w:rsid w:val="004432CA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DefaultParagraphFont"/>
    <w:uiPriority w:val="99"/>
    <w:rsid w:val="0066662E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Normal"/>
    <w:uiPriority w:val="99"/>
    <w:rsid w:val="0038748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179</Words>
  <Characters>1024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Admin</cp:lastModifiedBy>
  <cp:revision>16</cp:revision>
  <dcterms:created xsi:type="dcterms:W3CDTF">2014-05-03T06:44:00Z</dcterms:created>
  <dcterms:modified xsi:type="dcterms:W3CDTF">2016-08-31T09:56:00Z</dcterms:modified>
</cp:coreProperties>
</file>